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0639B416" w:rsidR="006B2A0B" w:rsidRPr="00861FDF" w:rsidRDefault="006B2A0B" w:rsidP="21E09AE7">
      <w:pPr>
        <w:spacing w:before="120" w:after="120" w:line="276" w:lineRule="auto"/>
        <w:jc w:val="center"/>
        <w:rPr>
          <w:rFonts w:asciiTheme="minorHAnsi" w:hAnsiTheme="minorHAnsi" w:cstheme="minorBidi"/>
          <w:b/>
          <w:bCs/>
          <w:sz w:val="24"/>
        </w:rPr>
      </w:pPr>
      <w:r w:rsidRPr="21E09AE7">
        <w:rPr>
          <w:rFonts w:asciiTheme="minorHAnsi" w:hAnsiTheme="minorHAnsi" w:cstheme="minorBidi"/>
          <w:b/>
          <w:bCs/>
          <w:sz w:val="24"/>
        </w:rPr>
        <w:t xml:space="preserve">ANEXO </w:t>
      </w:r>
      <w:r w:rsidR="00B44234" w:rsidRPr="21E09AE7">
        <w:rPr>
          <w:rFonts w:asciiTheme="minorHAnsi" w:hAnsiTheme="minorHAnsi" w:cstheme="minorBidi"/>
          <w:b/>
          <w:bCs/>
          <w:sz w:val="24"/>
        </w:rPr>
        <w:t>I</w:t>
      </w:r>
      <w:r w:rsidR="00900E2E" w:rsidRPr="21E09AE7">
        <w:rPr>
          <w:rFonts w:asciiTheme="minorHAnsi" w:hAnsiTheme="minorHAnsi" w:cstheme="minorBidi"/>
          <w:b/>
          <w:bCs/>
          <w:sz w:val="24"/>
        </w:rPr>
        <w:t>I</w:t>
      </w:r>
      <w:r w:rsidR="00062987">
        <w:rPr>
          <w:rFonts w:asciiTheme="minorHAnsi" w:hAnsiTheme="minorHAnsi" w:cstheme="minorBidi"/>
          <w:b/>
          <w:bCs/>
          <w:sz w:val="24"/>
        </w:rPr>
        <w:t>I</w:t>
      </w:r>
    </w:p>
    <w:p w14:paraId="09376073" w14:textId="596A4A06" w:rsidR="006B2A0B" w:rsidRPr="00861FDF" w:rsidRDefault="006B2A0B" w:rsidP="21E09AE7">
      <w:pPr>
        <w:spacing w:before="120" w:after="120" w:line="276" w:lineRule="auto"/>
        <w:jc w:val="center"/>
        <w:rPr>
          <w:rFonts w:asciiTheme="minorHAnsi" w:hAnsiTheme="minorHAnsi" w:cstheme="minorBidi"/>
          <w:b/>
          <w:bCs/>
          <w:caps/>
          <w:sz w:val="24"/>
          <w:u w:val="single"/>
        </w:rPr>
      </w:pPr>
      <w:r w:rsidRPr="21E09AE7">
        <w:rPr>
          <w:rFonts w:asciiTheme="minorHAnsi" w:hAnsiTheme="minorHAnsi" w:cstheme="minorBidi"/>
          <w:b/>
          <w:bCs/>
          <w:caps/>
          <w:sz w:val="24"/>
          <w:u w:val="single"/>
        </w:rPr>
        <w:t>FORMULÁRIO DE INFORMAÇÕES DO LICITANTE</w:t>
      </w:r>
    </w:p>
    <w:p w14:paraId="0A37501D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sz w:val="24"/>
        </w:rPr>
      </w:pPr>
    </w:p>
    <w:p w14:paraId="2F68EDF4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color w:val="FF0000"/>
          <w:sz w:val="24"/>
          <w:szCs w:val="24"/>
        </w:rPr>
      </w:pPr>
      <w:r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FAVOR ENVI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AR O FORMULÁRIO EM FORMATO “</w:t>
      </w:r>
      <w:r w:rsidR="00861FDF"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  <w:u w:val="single"/>
        </w:rPr>
        <w:t>WORD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</w:rPr>
        <w:t>”</w:t>
      </w:r>
    </w:p>
    <w:p w14:paraId="037D080E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61FDF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F2E58">
        <w:rPr>
          <w:rFonts w:asciiTheme="minorHAnsi" w:hAnsiTheme="minorHAnsi" w:cstheme="minorHAnsi"/>
          <w:b/>
          <w:i/>
          <w:sz w:val="24"/>
          <w:szCs w:val="24"/>
        </w:rPr>
        <w:t xml:space="preserve">Obrigatório o envio compactado, </w:t>
      </w:r>
      <w:r w:rsidRPr="00861FDF">
        <w:rPr>
          <w:rFonts w:asciiTheme="minorHAnsi" w:hAnsiTheme="minorHAnsi" w:cstheme="minorHAnsi"/>
          <w:b/>
          <w:i/>
          <w:sz w:val="24"/>
          <w:szCs w:val="24"/>
        </w:rPr>
        <w:t>junto aos demais documentos)</w:t>
      </w:r>
    </w:p>
    <w:p w14:paraId="5DAB6C7B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2EB378F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D6B61D5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  <w:t>Prezado(a) Licitante:</w:t>
      </w:r>
    </w:p>
    <w:p w14:paraId="6A05A809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B5E387D" w14:textId="36B06622" w:rsidR="00C74F95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  <w:r w:rsidR="00861FDF" w:rsidRPr="21E09AE7">
        <w:rPr>
          <w:rFonts w:asciiTheme="minorHAnsi" w:hAnsiTheme="minorHAnsi" w:cstheme="minorBidi"/>
          <w:sz w:val="24"/>
          <w:szCs w:val="24"/>
        </w:rPr>
        <w:t xml:space="preserve">Em razão da oportunidade de simplificar os trâmites de assinatura de instrumentos contratuais, de seus aditivos no âmbito do </w:t>
      </w:r>
      <w:r w:rsidR="00861FDF" w:rsidRPr="21E09AE7">
        <w:rPr>
          <w:rFonts w:asciiTheme="minorHAnsi" w:hAnsiTheme="minorHAnsi" w:cstheme="minorBidi"/>
          <w:b/>
          <w:bCs/>
          <w:sz w:val="24"/>
          <w:szCs w:val="24"/>
        </w:rPr>
        <w:t>SEI - EBSERH</w:t>
      </w:r>
      <w:r w:rsidR="00861FDF" w:rsidRPr="21E09AE7">
        <w:rPr>
          <w:rFonts w:asciiTheme="minorHAnsi" w:hAnsiTheme="minorHAnsi" w:cstheme="minorBidi"/>
          <w:sz w:val="24"/>
          <w:szCs w:val="24"/>
        </w:rPr>
        <w:t>, solicitamos</w:t>
      </w:r>
      <w:r w:rsidRPr="21E09AE7">
        <w:rPr>
          <w:rFonts w:asciiTheme="minorHAnsi" w:hAnsiTheme="minorHAnsi" w:cstheme="minorBidi"/>
          <w:sz w:val="24"/>
          <w:szCs w:val="24"/>
        </w:rPr>
        <w:t xml:space="preserve"> que preencha </w:t>
      </w:r>
      <w:r w:rsidR="0068629B" w:rsidRPr="21E09AE7">
        <w:rPr>
          <w:rFonts w:asciiTheme="minorHAnsi" w:hAnsiTheme="minorHAnsi" w:cstheme="minorBidi"/>
          <w:b/>
          <w:bCs/>
          <w:sz w:val="24"/>
          <w:szCs w:val="24"/>
          <w:u w:val="single"/>
        </w:rPr>
        <w:t>TODAS</w:t>
      </w:r>
      <w:r w:rsidR="0068629B" w:rsidRPr="21E09AE7">
        <w:rPr>
          <w:rFonts w:asciiTheme="minorHAnsi" w:hAnsiTheme="minorHAnsi" w:cstheme="minorBidi"/>
          <w:sz w:val="24"/>
          <w:szCs w:val="24"/>
        </w:rPr>
        <w:t xml:space="preserve"> </w:t>
      </w:r>
      <w:r w:rsidRPr="21E09AE7">
        <w:rPr>
          <w:rFonts w:asciiTheme="minorHAnsi" w:hAnsiTheme="minorHAnsi" w:cstheme="minorBidi"/>
          <w:sz w:val="24"/>
          <w:szCs w:val="24"/>
        </w:rPr>
        <w:t xml:space="preserve">as informações solicitadas </w:t>
      </w:r>
      <w:r w:rsidR="00861FDF" w:rsidRPr="21E09AE7">
        <w:rPr>
          <w:rFonts w:asciiTheme="minorHAnsi" w:hAnsiTheme="minorHAnsi" w:cstheme="minorBidi"/>
          <w:sz w:val="24"/>
          <w:szCs w:val="24"/>
        </w:rPr>
        <w:t>no</w:t>
      </w:r>
      <w:r w:rsidR="00D54CA2" w:rsidRPr="21E09AE7">
        <w:rPr>
          <w:rFonts w:asciiTheme="minorHAnsi" w:hAnsiTheme="minorHAnsi" w:cstheme="minorBidi"/>
          <w:sz w:val="24"/>
          <w:szCs w:val="24"/>
        </w:rPr>
        <w:t>s quadros abaixo</w:t>
      </w:r>
      <w:r w:rsidR="00861FDF" w:rsidRPr="21E09AE7">
        <w:rPr>
          <w:rFonts w:asciiTheme="minorHAnsi" w:hAnsiTheme="minorHAnsi" w:cstheme="minorBidi"/>
          <w:sz w:val="24"/>
          <w:szCs w:val="24"/>
        </w:rPr>
        <w:t>.</w:t>
      </w:r>
    </w:p>
    <w:p w14:paraId="41C8F396" w14:textId="77777777" w:rsidR="00861FDF" w:rsidRDefault="00861FDF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</w:p>
    <w:p w14:paraId="2AB246AA" w14:textId="2D5FE04F" w:rsidR="00C74F95" w:rsidRPr="00861FDF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b/>
          <w:bCs/>
          <w:i/>
          <w:iCs/>
          <w:sz w:val="20"/>
        </w:rPr>
      </w:pPr>
      <w:r w:rsidRPr="21E09AE7">
        <w:rPr>
          <w:rFonts w:asciiTheme="minorHAnsi" w:hAnsiTheme="minorHAnsi" w:cstheme="minorBidi"/>
          <w:i/>
          <w:iCs/>
          <w:sz w:val="20"/>
        </w:rPr>
        <w:t>Enviar as informações</w:t>
      </w:r>
      <w:r w:rsidR="00861FDF" w:rsidRPr="21E09AE7">
        <w:rPr>
          <w:rFonts w:asciiTheme="minorHAnsi" w:hAnsiTheme="minorHAnsi" w:cstheme="minorBidi"/>
          <w:i/>
          <w:iCs/>
          <w:sz w:val="20"/>
        </w:rPr>
        <w:t xml:space="preserve">, junto com a proposta atualizada, </w:t>
      </w:r>
      <w:r w:rsidRPr="21E09AE7">
        <w:rPr>
          <w:rFonts w:asciiTheme="minorHAnsi" w:hAnsiTheme="minorHAnsi" w:cstheme="minorBidi"/>
          <w:b/>
          <w:bCs/>
          <w:i/>
          <w:iCs/>
          <w:sz w:val="20"/>
        </w:rPr>
        <w:t>via funcionalidade do Sistema do Compras Governamentais “Enviar anexo”.</w:t>
      </w: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4"/>
        <w:gridCol w:w="4541"/>
        <w:gridCol w:w="1507"/>
      </w:tblGrid>
      <w:tr w:rsidR="00C74F95" w:rsidRPr="00861FDF" w14:paraId="2AC13A9E" w14:textId="77777777" w:rsidTr="21E09AE7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42912DFF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CADASTRAIS</w:t>
            </w:r>
          </w:p>
        </w:tc>
      </w:tr>
      <w:tr w:rsidR="00C74F95" w:rsidRPr="00861FDF" w14:paraId="7176EC63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9B93" w14:textId="77777777" w:rsidR="00C74F95" w:rsidRPr="00861FDF" w:rsidRDefault="00147B63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Razão Social da Empresa</w:t>
            </w:r>
            <w:r w:rsidR="00C74F95" w:rsidRPr="00861FDF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05813620"/>
              <w:placeholder>
                <w:docPart w:val="FA787AB983B047009345C114DBBF40F3"/>
              </w:placeholder>
              <w:showingPlcHdr/>
            </w:sdtPr>
            <w:sdtContent>
              <w:p w14:paraId="2416B327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nome da empresa</w:t>
                </w:r>
              </w:p>
            </w:sdtContent>
          </w:sdt>
        </w:tc>
      </w:tr>
      <w:tr w:rsidR="00C74F95" w:rsidRPr="00861FDF" w14:paraId="21ECC8C2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B5C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CNPJ: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266922809"/>
              <w:placeholder>
                <w:docPart w:val="FB5F2056A0A24AA4A6E6E1C196E0E009"/>
              </w:placeholder>
              <w:showingPlcHdr/>
            </w:sdtPr>
            <w:sdtContent>
              <w:p w14:paraId="7CB466C3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CNPJ</w:t>
                </w:r>
              </w:p>
            </w:sdtContent>
          </w:sdt>
        </w:tc>
      </w:tr>
      <w:tr w:rsidR="00C74F95" w:rsidRPr="00861FDF" w14:paraId="4AE7A148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4A2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Endereço (completo e atualizado):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06273930"/>
              <w:placeholder>
                <w:docPart w:val="B120EA2152DD46C69090420294C065FA"/>
              </w:placeholder>
              <w:showingPlcHdr/>
            </w:sdtPr>
            <w:sdtContent>
              <w:p w14:paraId="68CBE3FC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endereço</w:t>
                </w:r>
              </w:p>
            </w:sdtContent>
          </w:sdt>
        </w:tc>
      </w:tr>
      <w:tr w:rsidR="00C74F95" w:rsidRPr="00861FDF" w14:paraId="7EC50356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A49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CEP: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02222496"/>
              <w:placeholder>
                <w:docPart w:val="637B3B46F7724039B7A767A6CE3AF18E"/>
              </w:placeholder>
              <w:showingPlcHdr/>
            </w:sdtPr>
            <w:sdtContent>
              <w:p w14:paraId="713837E6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CEP aqui</w:t>
                </w:r>
              </w:p>
            </w:sdtContent>
          </w:sdt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E61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Cidade: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134718848"/>
              <w:placeholder>
                <w:docPart w:val="F76229E033C149B99E4358C7003FAB39"/>
              </w:placeholder>
              <w:showingPlcHdr/>
            </w:sdtPr>
            <w:sdtContent>
              <w:p w14:paraId="2C8CE86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a cidade</w:t>
                </w:r>
              </w:p>
            </w:sdtContent>
          </w:sdt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E1BB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Estado: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626454770"/>
              <w:placeholder>
                <w:docPart w:val="88CE3C11623545FAA87D2A8094F203F7"/>
              </w:placeholder>
              <w:showingPlcHdr/>
            </w:sdtPr>
            <w:sdtContent>
              <w:p w14:paraId="27A8282F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XX</w:t>
                </w:r>
              </w:p>
            </w:sdtContent>
          </w:sdt>
        </w:tc>
      </w:tr>
      <w:tr w:rsidR="00C74F95" w:rsidRPr="00861FDF" w14:paraId="79839D1D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171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32413539"/>
              <w:placeholder>
                <w:docPart w:val="E36C7AEF47224C38A7BADC214E93E2E4"/>
              </w:placeholder>
              <w:showingPlcHdr/>
            </w:sdtPr>
            <w:sdtContent>
              <w:p w14:paraId="3B808BE7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45E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 02 (opcional):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401983148"/>
              <w:placeholder>
                <w:docPart w:val="6DBB6867A38F4D1D9EB58E66FBF15CEB"/>
              </w:placeholder>
              <w:showingPlcHdr/>
            </w:sdtPr>
            <w:sdtContent>
              <w:p w14:paraId="03784CA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</w:tr>
      <w:tr w:rsidR="00C74F95" w:rsidRPr="00861FDF" w14:paraId="00922CE9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5DD1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licitações: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73188486"/>
              <w:placeholder>
                <w:docPart w:val="A7C9DE5EA12A4EE192A11889C9302FEB"/>
              </w:placeholder>
              <w:showingPlcHdr/>
            </w:sdtPr>
            <w:sdtContent>
              <w:p w14:paraId="5EC5649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3E4CD54A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468C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empenhos: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73064850"/>
              <w:placeholder>
                <w:docPart w:val="D7981E344B084C29BFFAAD1782898651"/>
              </w:placeholder>
              <w:showingPlcHdr/>
            </w:sdtPr>
            <w:sdtContent>
              <w:p w14:paraId="08E0DABB" w14:textId="77777777" w:rsidR="00C74F95" w:rsidRPr="00861FDF" w:rsidRDefault="00C74F95" w:rsidP="00F5345C">
                <w:pPr>
                  <w:spacing w:before="60"/>
                  <w:rPr>
                    <w:rFonts w:asciiTheme="minorHAnsi" w:hAnsiTheme="minorHAnsi" w:cstheme="minorHAnsi"/>
                    <w:b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285D64CF" w14:textId="77777777" w:rsidTr="21E09AE7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4864" w14:textId="0AB76830" w:rsidR="00C74F95" w:rsidRPr="00861FDF" w:rsidRDefault="00C74F95" w:rsidP="21E09AE7">
            <w:pPr>
              <w:spacing w:before="60"/>
              <w:rPr>
                <w:rFonts w:asciiTheme="minorHAnsi" w:hAnsiTheme="minorHAnsi" w:cstheme="minorBidi"/>
                <w:b/>
                <w:bCs/>
                <w:sz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</w:rPr>
              <w:t>Nome do representante legal: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208954826"/>
              <w:placeholder>
                <w:docPart w:val="C61FA8A912B74ACA854BB0DADC99594F"/>
              </w:placeholder>
              <w:showingPlcHdr/>
            </w:sdtPr>
            <w:sdtContent>
              <w:p w14:paraId="04D381B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representante legal</w:t>
                </w:r>
              </w:p>
            </w:sdtContent>
          </w:sdt>
        </w:tc>
      </w:tr>
      <w:tr w:rsidR="00C74F95" w:rsidRPr="00861FDF" w14:paraId="46623192" w14:textId="77777777" w:rsidTr="21E09AE7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AF7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CPF: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816928987"/>
              <w:placeholder>
                <w:docPart w:val="FDE036F5954D4673AA0E3BFF7BC650D6"/>
              </w:placeholder>
              <w:showingPlcHdr/>
            </w:sdtPr>
            <w:sdtContent>
              <w:p w14:paraId="57A3EE43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CPF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847F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RG: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291096315"/>
              <w:placeholder>
                <w:docPart w:val="8AF65987C7CE4B98A12E293D21CF1BCE"/>
              </w:placeholder>
              <w:showingPlcHdr/>
            </w:sdtPr>
            <w:sdtContent>
              <w:p w14:paraId="2CA78B22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RG aqui</w:t>
                </w:r>
              </w:p>
            </w:sdtContent>
          </w:sdt>
        </w:tc>
      </w:tr>
    </w:tbl>
    <w:p w14:paraId="7188F0AB" w14:textId="47CB14BA" w:rsidR="00C74F95" w:rsidRDefault="00C74F95" w:rsidP="21E09AE7">
      <w:pPr>
        <w:pStyle w:val="Normal1"/>
        <w:spacing w:before="60" w:after="180" w:line="240" w:lineRule="auto"/>
        <w:jc w:val="both"/>
        <w:rPr>
          <w:rFonts w:asciiTheme="minorHAnsi" w:hAnsiTheme="minorHAnsi" w:cstheme="minorBidi"/>
          <w:i/>
          <w:iCs/>
          <w:sz w:val="18"/>
          <w:szCs w:val="18"/>
        </w:rPr>
      </w:pPr>
      <w:r w:rsidRPr="21E09AE7">
        <w:rPr>
          <w:rFonts w:asciiTheme="minorHAnsi" w:hAnsiTheme="minorHAnsi" w:cstheme="minorBidi"/>
          <w:i/>
          <w:iCs/>
          <w:sz w:val="18"/>
          <w:szCs w:val="18"/>
        </w:rPr>
        <w:t>Representante Legal é a pessoa responsável pela assinatura de eventuais Atas de Registro de Preço e/ou Contratos.</w:t>
      </w:r>
    </w:p>
    <w:p w14:paraId="2B72E2A8" w14:textId="77777777" w:rsidR="00D54CA2" w:rsidRPr="00861FDF" w:rsidRDefault="00D54CA2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D54CA2">
        <w:rPr>
          <w:rStyle w:val="Forte"/>
          <w:rFonts w:ascii="Calibri" w:hAnsi="Calibri" w:cs="Calibri"/>
          <w:sz w:val="20"/>
        </w:rPr>
        <w:t>OBS: Pessoa física</w:t>
      </w:r>
      <w:r>
        <w:rPr>
          <w:rStyle w:val="Forte"/>
          <w:rFonts w:ascii="Calibri" w:hAnsi="Calibri" w:cs="Calibri"/>
          <w:sz w:val="20"/>
        </w:rPr>
        <w:t xml:space="preserve"> que represente pessoa</w:t>
      </w:r>
      <w:r w:rsidRPr="00D54CA2">
        <w:rPr>
          <w:rStyle w:val="Forte"/>
          <w:rFonts w:ascii="Calibri" w:hAnsi="Calibri" w:cs="Calibri"/>
          <w:sz w:val="20"/>
        </w:rPr>
        <w:t xml:space="preserve"> jurídica</w:t>
      </w:r>
      <w:r w:rsidRPr="00D54CA2">
        <w:rPr>
          <w:rFonts w:ascii="Calibri" w:hAnsi="Calibri" w:cs="Calibri"/>
          <w:sz w:val="20"/>
        </w:rPr>
        <w:t> nessa situação para: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I)</w:t>
      </w:r>
      <w:r w:rsidRPr="00D54CA2">
        <w:rPr>
          <w:rFonts w:ascii="Calibri" w:hAnsi="Calibri" w:cs="Calibri"/>
          <w:sz w:val="20"/>
        </w:rPr>
        <w:t xml:space="preserve"> encaminhar requerimentos e documentos via peticionamento eletrônico, quando disponível essa funcionalidade;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II)</w:t>
      </w:r>
      <w:r w:rsidRPr="00D54CA2">
        <w:rPr>
          <w:rFonts w:ascii="Calibri" w:hAnsi="Calibri" w:cs="Calibri"/>
          <w:sz w:val="20"/>
        </w:rPr>
        <w:t> </w:t>
      </w:r>
      <w:r w:rsidRPr="00D54CA2">
        <w:rPr>
          <w:rStyle w:val="Forte"/>
          <w:rFonts w:ascii="Calibri" w:hAnsi="Calibri" w:cs="Calibri"/>
          <w:sz w:val="20"/>
        </w:rPr>
        <w:t>assinar contratos</w:t>
      </w:r>
      <w:r w:rsidRPr="00D54CA2">
        <w:rPr>
          <w:rFonts w:ascii="Calibri" w:hAnsi="Calibri" w:cs="Calibri"/>
          <w:sz w:val="20"/>
        </w:rPr>
        <w:t>, convênios, acordos e outros instrumentos congêneres celebrados com a Ebserh; e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III)</w:t>
      </w:r>
      <w:r w:rsidRPr="00D54CA2">
        <w:rPr>
          <w:rFonts w:ascii="Calibri" w:hAnsi="Calibri" w:cs="Calibri"/>
          <w:sz w:val="20"/>
        </w:rPr>
        <w:t xml:space="preserve"> solicitar vistas de documentos com restrição de acesso</w:t>
      </w:r>
      <w:r>
        <w:rPr>
          <w:rFonts w:ascii="Calibri" w:hAnsi="Calibri" w:cs="Calibri"/>
          <w:sz w:val="20"/>
        </w:rPr>
        <w:t>.</w:t>
      </w:r>
    </w:p>
    <w:p w14:paraId="72A3D3EC" w14:textId="77777777" w:rsidR="00C74F95" w:rsidRPr="00861FDF" w:rsidRDefault="00C74F95" w:rsidP="21E09AE7">
      <w:pPr>
        <w:pStyle w:val="Normal1"/>
        <w:spacing w:line="240" w:lineRule="auto"/>
        <w:jc w:val="both"/>
        <w:rPr>
          <w:rFonts w:asciiTheme="minorHAnsi" w:hAnsiTheme="minorHAnsi" w:cstheme="minorBidi"/>
          <w:sz w:val="24"/>
          <w:szCs w:val="24"/>
        </w:rPr>
      </w:pPr>
    </w:p>
    <w:p w14:paraId="095C8062" w14:textId="3C611299" w:rsidR="21E09AE7" w:rsidRDefault="21E09AE7" w:rsidP="21E09AE7">
      <w:pPr>
        <w:pStyle w:val="Normal1"/>
        <w:spacing w:line="240" w:lineRule="auto"/>
        <w:jc w:val="both"/>
        <w:rPr>
          <w:color w:val="000000" w:themeColor="text1"/>
          <w:szCs w:val="22"/>
        </w:rPr>
      </w:pP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3"/>
        <w:gridCol w:w="3024"/>
        <w:gridCol w:w="3025"/>
      </w:tblGrid>
      <w:tr w:rsidR="00C74F95" w:rsidRPr="00861FDF" w14:paraId="73839194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2E13AD7C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BANCÁRIOS DA EMPRESA</w:t>
            </w:r>
          </w:p>
        </w:tc>
      </w:tr>
      <w:tr w:rsidR="00C74F95" w:rsidRPr="00861FDF" w14:paraId="50AE1173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370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Código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15025299"/>
              <w:placeholder>
                <w:docPart w:val="3332E2CA37F848AFB9A85761A728BF88"/>
              </w:placeholder>
              <w:showingPlcHdr/>
            </w:sdtPr>
            <w:sdtContent>
              <w:p w14:paraId="6492EA9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D218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59734181"/>
              <w:placeholder>
                <w:docPart w:val="7052D6087AD248B5963FD6AD37329BA9"/>
              </w:placeholder>
              <w:showingPlcHdr/>
            </w:sdtPr>
            <w:sdtContent>
              <w:p w14:paraId="7430A87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banco</w:t>
                </w:r>
              </w:p>
            </w:sdtContent>
          </w:sdt>
        </w:tc>
      </w:tr>
      <w:tr w:rsidR="00C74F95" w:rsidRPr="00861FDF" w14:paraId="63E5C5C0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DD5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Agência Bancária: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780106916"/>
              <w:placeholder>
                <w:docPart w:val="78A7B488E30B4FB09396C3A5F35B5810"/>
              </w:placeholder>
              <w:showingPlcHdr/>
            </w:sdtPr>
            <w:sdtContent>
              <w:p w14:paraId="375480A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5EE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Conta Corrente: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54151398"/>
              <w:placeholder>
                <w:docPart w:val="A11DADC620C349B9B68CA305155BC833"/>
              </w:placeholder>
              <w:showingPlcHdr/>
            </w:sdtPr>
            <w:sdtContent>
              <w:p w14:paraId="4711AE3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9696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Dígito (Conta Corrente):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404801526"/>
              <w:placeholder>
                <w:docPart w:val="B2CA4D04753142698595CE250B7C377A"/>
              </w:placeholder>
              <w:showingPlcHdr/>
            </w:sdtPr>
            <w:sdtContent>
              <w:p w14:paraId="18DA59C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</w:tr>
    </w:tbl>
    <w:p w14:paraId="5F0E2222" w14:textId="77777777" w:rsidR="00C74F95" w:rsidRPr="00861FDF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21E09AE7">
        <w:rPr>
          <w:rFonts w:asciiTheme="minorHAnsi" w:hAnsiTheme="minorHAnsi" w:cstheme="minorBidi"/>
          <w:i/>
          <w:iCs/>
          <w:sz w:val="24"/>
          <w:szCs w:val="24"/>
        </w:rPr>
        <w:t xml:space="preserve">Obs.: Pagamentos só serão efetuados em </w:t>
      </w:r>
      <w:r w:rsidRPr="21E09AE7">
        <w:rPr>
          <w:rFonts w:asciiTheme="minorHAnsi" w:hAnsiTheme="minorHAnsi" w:cstheme="minorBidi"/>
          <w:i/>
          <w:iCs/>
          <w:sz w:val="24"/>
          <w:szCs w:val="24"/>
          <w:u w:val="single"/>
        </w:rPr>
        <w:t>Conta Corrente no CNPJ da Empresa</w:t>
      </w:r>
    </w:p>
    <w:p w14:paraId="44EAFD9C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F6F6935" w14:textId="77777777" w:rsidR="0068629B" w:rsidRPr="0068629B" w:rsidRDefault="0068629B" w:rsidP="0068629B">
      <w:pPr>
        <w:pStyle w:val="Normal1"/>
        <w:spacing w:after="1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8629B">
        <w:rPr>
          <w:rFonts w:asciiTheme="minorHAnsi" w:hAnsiTheme="minorHAnsi" w:cstheme="minorHAnsi"/>
          <w:sz w:val="24"/>
          <w:szCs w:val="24"/>
        </w:rPr>
        <w:t xml:space="preserve">A fim de afastar interesses secundários, </w:t>
      </w:r>
      <w:r>
        <w:rPr>
          <w:rFonts w:asciiTheme="minorHAnsi" w:hAnsiTheme="minorHAnsi" w:cstheme="minorHAnsi"/>
          <w:sz w:val="24"/>
          <w:szCs w:val="24"/>
        </w:rPr>
        <w:t xml:space="preserve">declarar no quadro abaixo, </w:t>
      </w:r>
      <w:r w:rsidR="00B85810" w:rsidRPr="00B85810">
        <w:rPr>
          <w:rFonts w:asciiTheme="minorHAnsi" w:hAnsiTheme="minorHAnsi" w:cstheme="minorHAnsi"/>
          <w:sz w:val="24"/>
          <w:szCs w:val="24"/>
        </w:rPr>
        <w:t>a relação de administradores da empresa</w:t>
      </w:r>
      <w:r w:rsidR="00B8581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constantes no contrato social, ou ainda, designados por procuração,</w:t>
      </w:r>
      <w:r w:rsidR="00B85810">
        <w:rPr>
          <w:rFonts w:asciiTheme="minorHAnsi" w:hAnsiTheme="minorHAnsi" w:cstheme="minorHAnsi"/>
          <w:sz w:val="24"/>
          <w:szCs w:val="24"/>
        </w:rPr>
        <w:t xml:space="preserve"> que possam</w:t>
      </w:r>
      <w:r>
        <w:rPr>
          <w:rFonts w:asciiTheme="minorHAnsi" w:hAnsiTheme="minorHAnsi" w:cstheme="minorHAnsi"/>
          <w:sz w:val="24"/>
          <w:szCs w:val="24"/>
        </w:rPr>
        <w:t xml:space="preserve"> assinar documentos em nome da empresa:</w:t>
      </w:r>
      <w:r w:rsidRPr="0068629B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8629B" w14:paraId="02B5B210" w14:textId="77777777" w:rsidTr="21E09AE7">
        <w:tc>
          <w:tcPr>
            <w:tcW w:w="9060" w:type="dxa"/>
            <w:gridSpan w:val="2"/>
            <w:shd w:val="clear" w:color="auto" w:fill="C2D69B" w:themeFill="accent3" w:themeFillTint="99"/>
            <w:vAlign w:val="center"/>
          </w:tcPr>
          <w:p w14:paraId="102F5E7D" w14:textId="77777777" w:rsidR="0068629B" w:rsidRDefault="0068629B" w:rsidP="21E09AE7">
            <w:pPr>
              <w:pStyle w:val="Normal1"/>
              <w:spacing w:after="180" w:line="240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21E09AE7">
              <w:rPr>
                <w:rStyle w:val="Forte"/>
                <w:rFonts w:ascii="Calibri" w:eastAsia="Calibri" w:hAnsi="Calibri" w:cs="Calibri"/>
                <w:sz w:val="24"/>
                <w:szCs w:val="24"/>
              </w:rPr>
              <w:t>POLÍTICA DE TRANSAÇÕES COM PARTES RELACIONADAS DA EBSERH</w:t>
            </w:r>
          </w:p>
        </w:tc>
      </w:tr>
      <w:tr w:rsidR="0068629B" w14:paraId="082B7841" w14:textId="77777777" w:rsidTr="21E09AE7">
        <w:tc>
          <w:tcPr>
            <w:tcW w:w="4530" w:type="dxa"/>
            <w:vAlign w:val="center"/>
          </w:tcPr>
          <w:p w14:paraId="5076F4D9" w14:textId="77777777" w:rsidR="0068629B" w:rsidRPr="0068629B" w:rsidRDefault="0068629B" w:rsidP="21E09AE7">
            <w:pPr>
              <w:pStyle w:val="Normal1"/>
              <w:spacing w:after="180" w:line="240" w:lineRule="auto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Nome do Administrador</w:t>
            </w:r>
          </w:p>
        </w:tc>
        <w:tc>
          <w:tcPr>
            <w:tcW w:w="4530" w:type="dxa"/>
            <w:vAlign w:val="center"/>
          </w:tcPr>
          <w:p w14:paraId="4980F040" w14:textId="77777777" w:rsidR="0068629B" w:rsidRPr="0068629B" w:rsidRDefault="0068629B" w:rsidP="21E09AE7">
            <w:pPr>
              <w:pStyle w:val="Normal1"/>
              <w:spacing w:after="180" w:line="240" w:lineRule="auto"/>
              <w:jc w:val="center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21E09AE7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CPF</w:t>
            </w:r>
          </w:p>
        </w:tc>
      </w:tr>
      <w:tr w:rsidR="0068629B" w14:paraId="4B94D5A5" w14:textId="77777777" w:rsidTr="21E09AE7">
        <w:tc>
          <w:tcPr>
            <w:tcW w:w="4530" w:type="dxa"/>
          </w:tcPr>
          <w:p w14:paraId="3DEEC669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3656B9AB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45FB0818" w14:textId="77777777" w:rsidTr="21E09AE7">
        <w:tc>
          <w:tcPr>
            <w:tcW w:w="4530" w:type="dxa"/>
          </w:tcPr>
          <w:p w14:paraId="049F31CB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53128261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62486C05" w14:textId="77777777" w:rsidTr="21E09AE7">
        <w:tc>
          <w:tcPr>
            <w:tcW w:w="4530" w:type="dxa"/>
          </w:tcPr>
          <w:p w14:paraId="4101652C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4B99056E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299C43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C74F95" w:rsidRPr="00861FDF" w:rsidSect="00092BAA">
      <w:headerReference w:type="default" r:id="rId12"/>
      <w:footerReference w:type="default" r:id="rId13"/>
      <w:pgSz w:w="11906" w:h="16838" w:code="9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193FC" w14:textId="77777777" w:rsidR="005E4786" w:rsidRDefault="005E4786">
      <w:r>
        <w:separator/>
      </w:r>
    </w:p>
  </w:endnote>
  <w:endnote w:type="continuationSeparator" w:id="0">
    <w:p w14:paraId="7BEF77FF" w14:textId="77777777" w:rsidR="005E4786" w:rsidRDefault="005E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Times New Roman" w:cs="Tahoma"/>
        <w:color w:val="auto"/>
        <w:kern w:val="0"/>
        <w:sz w:val="20"/>
        <w:szCs w:val="24"/>
      </w:rPr>
      <w:id w:val="1298257300"/>
      <w:docPartObj>
        <w:docPartGallery w:val="Page Numbers (Bottom of Page)"/>
        <w:docPartUnique/>
      </w:docPartObj>
    </w:sdtPr>
    <w:sdtContent>
      <w:p w14:paraId="1FC39945" w14:textId="77777777" w:rsidR="00960443" w:rsidRDefault="00960443" w:rsidP="001F2480">
        <w:pPr>
          <w:pStyle w:val="Normal1"/>
          <w:spacing w:line="240" w:lineRule="auto"/>
          <w:jc w:val="center"/>
          <w:rPr>
            <w:sz w:val="16"/>
            <w:szCs w:val="16"/>
          </w:rPr>
        </w:pPr>
      </w:p>
      <w:p w14:paraId="0562CB0E" w14:textId="77777777" w:rsidR="00960443" w:rsidRDefault="00960443">
        <w:pPr>
          <w:pStyle w:val="Rodap"/>
          <w:jc w:val="right"/>
        </w:pPr>
      </w:p>
      <w:p w14:paraId="0EB546F9" w14:textId="77777777" w:rsidR="00960443" w:rsidRDefault="009604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E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CE0A41" w14:textId="77777777" w:rsidR="00960443" w:rsidRPr="00AA705A" w:rsidRDefault="00960443" w:rsidP="001A4FE0">
    <w:pPr>
      <w:pStyle w:val="Rodap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7F23F" w14:textId="77777777" w:rsidR="005E4786" w:rsidRDefault="005E4786">
      <w:r>
        <w:separator/>
      </w:r>
    </w:p>
  </w:footnote>
  <w:footnote w:type="continuationSeparator" w:id="0">
    <w:p w14:paraId="5CD6D360" w14:textId="77777777" w:rsidR="005E4786" w:rsidRDefault="005E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F32D3" w14:textId="77777777" w:rsidR="00C4710B" w:rsidRPr="00C4710B" w:rsidRDefault="00C4710B" w:rsidP="00C4710B">
    <w:pPr>
      <w:tabs>
        <w:tab w:val="center" w:pos="3969"/>
        <w:tab w:val="right" w:pos="8504"/>
      </w:tabs>
      <w:jc w:val="center"/>
      <w:rPr>
        <w:b/>
        <w:sz w:val="18"/>
      </w:rPr>
    </w:pPr>
    <w:r w:rsidRPr="00C4710B">
      <w:rPr>
        <w:noProof/>
      </w:rPr>
      <w:drawing>
        <wp:anchor distT="0" distB="0" distL="0" distR="0" simplePos="0" relativeHeight="251660288" behindDoc="0" locked="0" layoutInCell="1" allowOverlap="1" wp14:anchorId="672B9700" wp14:editId="07777777">
          <wp:simplePos x="0" y="0"/>
          <wp:positionH relativeFrom="column">
            <wp:posOffset>-781050</wp:posOffset>
          </wp:positionH>
          <wp:positionV relativeFrom="paragraph">
            <wp:posOffset>-135890</wp:posOffset>
          </wp:positionV>
          <wp:extent cx="1199515" cy="333375"/>
          <wp:effectExtent l="0" t="0" r="635" b="9525"/>
          <wp:wrapSquare wrapText="largest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333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6C66B" w14:textId="77777777" w:rsidR="00C4710B" w:rsidRPr="00C4710B" w:rsidRDefault="00C4710B" w:rsidP="00C4710B">
    <w:pPr>
      <w:tabs>
        <w:tab w:val="center" w:pos="3969"/>
        <w:tab w:val="right" w:pos="8504"/>
      </w:tabs>
      <w:rPr>
        <w:b/>
      </w:rPr>
    </w:pPr>
    <w:r w:rsidRPr="00C4710B">
      <w:rPr>
        <w:b/>
      </w:rPr>
      <w:t xml:space="preserve">                                                  HOSPITAL ESCOLA DA</w:t>
    </w:r>
  </w:p>
  <w:p w14:paraId="6155CB0C" w14:textId="77777777" w:rsidR="00C4710B" w:rsidRPr="00C4710B" w:rsidRDefault="00C4710B" w:rsidP="00C4710B">
    <w:pPr>
      <w:tabs>
        <w:tab w:val="left" w:pos="1755"/>
        <w:tab w:val="center" w:pos="3969"/>
        <w:tab w:val="center" w:pos="4535"/>
        <w:tab w:val="right" w:pos="8504"/>
      </w:tabs>
      <w:jc w:val="center"/>
      <w:rPr>
        <w:b/>
      </w:rPr>
    </w:pPr>
    <w:r w:rsidRPr="00C4710B">
      <w:rPr>
        <w:b/>
      </w:rPr>
      <w:t>UNIVERSIDADE FEDERAL DE PELOTAS</w:t>
    </w:r>
  </w:p>
  <w:p w14:paraId="62EBF3C5" w14:textId="77777777" w:rsidR="00C4710B" w:rsidRPr="00C4710B" w:rsidRDefault="00000000" w:rsidP="00C4710B">
    <w:pPr>
      <w:tabs>
        <w:tab w:val="left" w:pos="1755"/>
        <w:tab w:val="left" w:pos="5130"/>
      </w:tabs>
      <w:jc w:val="center"/>
      <w:rPr>
        <w:b/>
        <w:sz w:val="18"/>
      </w:rPr>
    </w:pPr>
    <w:r>
      <w:rPr>
        <w:noProof/>
      </w:rPr>
      <w:object w:dxaOrig="1440" w:dyaOrig="1440" w14:anchorId="7CF642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99.85pt;margin-top:4.1pt;width:53.05pt;height:50.7pt;z-index:251658240;visibility:visible;mso-wrap-edited:f" o:allowincell="f" fillcolor="window">
          <v:imagedata r:id="rId2" o:title=""/>
        </v:shape>
        <o:OLEObject Type="Embed" ProgID="Word.Picture.8" ShapeID="_x0000_s1026" DrawAspect="Content" ObjectID="_1742212782" r:id="rId3"/>
      </w:object>
    </w:r>
    <w:r w:rsidR="00C4710B" w:rsidRPr="00C4710B">
      <w:rPr>
        <w:b/>
        <w:sz w:val="18"/>
      </w:rPr>
      <w:tab/>
    </w:r>
    <w:r w:rsidR="00C4710B" w:rsidRPr="00C4710B">
      <w:rPr>
        <w:b/>
        <w:sz w:val="18"/>
      </w:rPr>
      <w:tab/>
    </w:r>
  </w:p>
  <w:p w14:paraId="6D98A12B" w14:textId="77777777" w:rsidR="00C4710B" w:rsidRPr="00C4710B" w:rsidRDefault="00C4710B" w:rsidP="00C4710B">
    <w:pPr>
      <w:tabs>
        <w:tab w:val="left" w:pos="1755"/>
        <w:tab w:val="center" w:pos="4252"/>
        <w:tab w:val="center" w:pos="4535"/>
        <w:tab w:val="right" w:pos="8504"/>
      </w:tabs>
      <w:jc w:val="center"/>
      <w:rPr>
        <w:b/>
        <w:sz w:val="18"/>
      </w:rPr>
    </w:pPr>
  </w:p>
  <w:p w14:paraId="2946DB82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5997CC1D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110FFD37" w14:textId="77777777" w:rsidR="00960443" w:rsidRDefault="00960443" w:rsidP="00F16F28">
    <w:pPr>
      <w:pStyle w:val="Cabealho"/>
    </w:pPr>
  </w:p>
  <w:p w14:paraId="6B699379" w14:textId="77777777" w:rsidR="00960443" w:rsidRPr="00F16F28" w:rsidRDefault="00960443" w:rsidP="00F16F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9EB"/>
    <w:multiLevelType w:val="multilevel"/>
    <w:tmpl w:val="B3A2E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5" w15:restartNumberingAfterBreak="0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70CCF0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09623E"/>
    <w:multiLevelType w:val="multilevel"/>
    <w:tmpl w:val="31096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57412"/>
    <w:multiLevelType w:val="hybridMultilevel"/>
    <w:tmpl w:val="3D1CDA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81E26"/>
    <w:multiLevelType w:val="multilevel"/>
    <w:tmpl w:val="6D82A3D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3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 w16cid:durableId="1428231175">
    <w:abstractNumId w:val="8"/>
  </w:num>
  <w:num w:numId="2" w16cid:durableId="46952491">
    <w:abstractNumId w:val="0"/>
  </w:num>
  <w:num w:numId="3" w16cid:durableId="317541086">
    <w:abstractNumId w:val="6"/>
  </w:num>
  <w:num w:numId="4" w16cid:durableId="2091005471">
    <w:abstractNumId w:val="13"/>
  </w:num>
  <w:num w:numId="5" w16cid:durableId="767503469">
    <w:abstractNumId w:val="4"/>
  </w:num>
  <w:num w:numId="6" w16cid:durableId="1838492760">
    <w:abstractNumId w:val="14"/>
  </w:num>
  <w:num w:numId="7" w16cid:durableId="714545631">
    <w:abstractNumId w:val="10"/>
  </w:num>
  <w:num w:numId="8" w16cid:durableId="258760285">
    <w:abstractNumId w:val="2"/>
  </w:num>
  <w:num w:numId="9" w16cid:durableId="941495054">
    <w:abstractNumId w:val="3"/>
  </w:num>
  <w:num w:numId="10" w16cid:durableId="290288132">
    <w:abstractNumId w:val="7"/>
  </w:num>
  <w:num w:numId="11" w16cid:durableId="534079648">
    <w:abstractNumId w:val="8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565187022">
    <w:abstractNumId w:val="12"/>
  </w:num>
  <w:num w:numId="13" w16cid:durableId="538130536">
    <w:abstractNumId w:val="8"/>
  </w:num>
  <w:num w:numId="14" w16cid:durableId="6563736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31019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4955377">
    <w:abstractNumId w:val="11"/>
  </w:num>
  <w:num w:numId="17" w16cid:durableId="45699488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40957"/>
    <w:rsid w:val="00046CFE"/>
    <w:rsid w:val="00047D73"/>
    <w:rsid w:val="00053D8F"/>
    <w:rsid w:val="00056433"/>
    <w:rsid w:val="000571C5"/>
    <w:rsid w:val="00060414"/>
    <w:rsid w:val="00062519"/>
    <w:rsid w:val="00062853"/>
    <w:rsid w:val="00062987"/>
    <w:rsid w:val="0006537A"/>
    <w:rsid w:val="00065540"/>
    <w:rsid w:val="000670EC"/>
    <w:rsid w:val="000677A2"/>
    <w:rsid w:val="00067E98"/>
    <w:rsid w:val="0007046B"/>
    <w:rsid w:val="00070EA5"/>
    <w:rsid w:val="00076CBC"/>
    <w:rsid w:val="000779C7"/>
    <w:rsid w:val="00081098"/>
    <w:rsid w:val="00081153"/>
    <w:rsid w:val="00085E95"/>
    <w:rsid w:val="000879D9"/>
    <w:rsid w:val="00087EF2"/>
    <w:rsid w:val="00090F5D"/>
    <w:rsid w:val="00092759"/>
    <w:rsid w:val="00092BAA"/>
    <w:rsid w:val="00092D2E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C79D3"/>
    <w:rsid w:val="000D2AC3"/>
    <w:rsid w:val="000D4BC4"/>
    <w:rsid w:val="000D61F6"/>
    <w:rsid w:val="000D6C7D"/>
    <w:rsid w:val="000E2A0B"/>
    <w:rsid w:val="000F029C"/>
    <w:rsid w:val="000F1C1C"/>
    <w:rsid w:val="000F2486"/>
    <w:rsid w:val="000F4088"/>
    <w:rsid w:val="000F4F96"/>
    <w:rsid w:val="000F5A07"/>
    <w:rsid w:val="000F6C98"/>
    <w:rsid w:val="000F7DFA"/>
    <w:rsid w:val="00100990"/>
    <w:rsid w:val="00104FEC"/>
    <w:rsid w:val="001051E9"/>
    <w:rsid w:val="00105707"/>
    <w:rsid w:val="001103FF"/>
    <w:rsid w:val="00113EEB"/>
    <w:rsid w:val="001219B0"/>
    <w:rsid w:val="00123D0D"/>
    <w:rsid w:val="00123E64"/>
    <w:rsid w:val="00124990"/>
    <w:rsid w:val="001304C0"/>
    <w:rsid w:val="001315F2"/>
    <w:rsid w:val="0014004B"/>
    <w:rsid w:val="00141FF2"/>
    <w:rsid w:val="0014325E"/>
    <w:rsid w:val="001459AC"/>
    <w:rsid w:val="00146BDF"/>
    <w:rsid w:val="00147B63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49F8"/>
    <w:rsid w:val="001D7F98"/>
    <w:rsid w:val="001E2F3C"/>
    <w:rsid w:val="001E3AAF"/>
    <w:rsid w:val="001E43C2"/>
    <w:rsid w:val="001E4D24"/>
    <w:rsid w:val="001F0942"/>
    <w:rsid w:val="001F0A6E"/>
    <w:rsid w:val="001F129A"/>
    <w:rsid w:val="001F1AF0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D9A"/>
    <w:rsid w:val="00237548"/>
    <w:rsid w:val="00240B17"/>
    <w:rsid w:val="00241329"/>
    <w:rsid w:val="00241D78"/>
    <w:rsid w:val="00246DAE"/>
    <w:rsid w:val="002538B4"/>
    <w:rsid w:val="002538E3"/>
    <w:rsid w:val="00254E8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5B"/>
    <w:rsid w:val="002A259D"/>
    <w:rsid w:val="002A4371"/>
    <w:rsid w:val="002B578D"/>
    <w:rsid w:val="002C4614"/>
    <w:rsid w:val="002C54C1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2E58"/>
    <w:rsid w:val="002F308B"/>
    <w:rsid w:val="003045D4"/>
    <w:rsid w:val="00306169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17EE2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04DE"/>
    <w:rsid w:val="0033107C"/>
    <w:rsid w:val="00331182"/>
    <w:rsid w:val="003402EE"/>
    <w:rsid w:val="00340C7F"/>
    <w:rsid w:val="00340EE0"/>
    <w:rsid w:val="00341CEC"/>
    <w:rsid w:val="00343032"/>
    <w:rsid w:val="0035658A"/>
    <w:rsid w:val="003628E2"/>
    <w:rsid w:val="00364141"/>
    <w:rsid w:val="00366DB4"/>
    <w:rsid w:val="00367EF6"/>
    <w:rsid w:val="00373F2A"/>
    <w:rsid w:val="0037549F"/>
    <w:rsid w:val="00376427"/>
    <w:rsid w:val="003772BA"/>
    <w:rsid w:val="003779A2"/>
    <w:rsid w:val="0038139C"/>
    <w:rsid w:val="0038313F"/>
    <w:rsid w:val="00384FAD"/>
    <w:rsid w:val="00386157"/>
    <w:rsid w:val="0038631C"/>
    <w:rsid w:val="003868AF"/>
    <w:rsid w:val="00386ADE"/>
    <w:rsid w:val="00391E14"/>
    <w:rsid w:val="003959F6"/>
    <w:rsid w:val="003A4804"/>
    <w:rsid w:val="003A73C1"/>
    <w:rsid w:val="003B0C71"/>
    <w:rsid w:val="003B303E"/>
    <w:rsid w:val="003B791E"/>
    <w:rsid w:val="003C30C5"/>
    <w:rsid w:val="003C609E"/>
    <w:rsid w:val="003C6275"/>
    <w:rsid w:val="003D5D63"/>
    <w:rsid w:val="003D6A23"/>
    <w:rsid w:val="003D7CFC"/>
    <w:rsid w:val="003E1BA3"/>
    <w:rsid w:val="003E4927"/>
    <w:rsid w:val="003E4D76"/>
    <w:rsid w:val="003E55B1"/>
    <w:rsid w:val="003F004A"/>
    <w:rsid w:val="003F0929"/>
    <w:rsid w:val="003F1437"/>
    <w:rsid w:val="003F185C"/>
    <w:rsid w:val="003F36A3"/>
    <w:rsid w:val="003F3759"/>
    <w:rsid w:val="00401FDC"/>
    <w:rsid w:val="004025C6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0EF"/>
    <w:rsid w:val="00431235"/>
    <w:rsid w:val="004316D7"/>
    <w:rsid w:val="00431EDA"/>
    <w:rsid w:val="0043231C"/>
    <w:rsid w:val="00432470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4BB7"/>
    <w:rsid w:val="004773FC"/>
    <w:rsid w:val="004777BE"/>
    <w:rsid w:val="00480010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3006"/>
    <w:rsid w:val="00494AE7"/>
    <w:rsid w:val="004A099C"/>
    <w:rsid w:val="004A11D2"/>
    <w:rsid w:val="004A3389"/>
    <w:rsid w:val="004B05B0"/>
    <w:rsid w:val="004B0CAC"/>
    <w:rsid w:val="004B19B5"/>
    <w:rsid w:val="004B1A83"/>
    <w:rsid w:val="004B1D7D"/>
    <w:rsid w:val="004B460A"/>
    <w:rsid w:val="004B7023"/>
    <w:rsid w:val="004C0212"/>
    <w:rsid w:val="004C05F9"/>
    <w:rsid w:val="004C2170"/>
    <w:rsid w:val="004C22CE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4B63"/>
    <w:rsid w:val="00525CE4"/>
    <w:rsid w:val="0053132E"/>
    <w:rsid w:val="00532AF9"/>
    <w:rsid w:val="00534422"/>
    <w:rsid w:val="00534CDD"/>
    <w:rsid w:val="005352C1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3C74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4AC7"/>
    <w:rsid w:val="005D547A"/>
    <w:rsid w:val="005E1321"/>
    <w:rsid w:val="005E2DD4"/>
    <w:rsid w:val="005E4786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39B3"/>
    <w:rsid w:val="006171A9"/>
    <w:rsid w:val="00617696"/>
    <w:rsid w:val="00617727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149"/>
    <w:rsid w:val="00680B7E"/>
    <w:rsid w:val="006832DD"/>
    <w:rsid w:val="006833E9"/>
    <w:rsid w:val="00683B94"/>
    <w:rsid w:val="00684338"/>
    <w:rsid w:val="0068629B"/>
    <w:rsid w:val="00686692"/>
    <w:rsid w:val="00687AB2"/>
    <w:rsid w:val="00690436"/>
    <w:rsid w:val="00691297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2A0B"/>
    <w:rsid w:val="006B51B2"/>
    <w:rsid w:val="006C17A0"/>
    <w:rsid w:val="006C2607"/>
    <w:rsid w:val="006D27E3"/>
    <w:rsid w:val="006D4135"/>
    <w:rsid w:val="006E09F2"/>
    <w:rsid w:val="006E0B60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4B21"/>
    <w:rsid w:val="007173C7"/>
    <w:rsid w:val="00717E59"/>
    <w:rsid w:val="00720E28"/>
    <w:rsid w:val="00733DE0"/>
    <w:rsid w:val="007357C5"/>
    <w:rsid w:val="00735BF3"/>
    <w:rsid w:val="00735D56"/>
    <w:rsid w:val="00740136"/>
    <w:rsid w:val="0074032D"/>
    <w:rsid w:val="00740D25"/>
    <w:rsid w:val="00741328"/>
    <w:rsid w:val="00750E0C"/>
    <w:rsid w:val="007548E3"/>
    <w:rsid w:val="00755DFC"/>
    <w:rsid w:val="00756F76"/>
    <w:rsid w:val="00762767"/>
    <w:rsid w:val="00764AAF"/>
    <w:rsid w:val="00766990"/>
    <w:rsid w:val="007674C6"/>
    <w:rsid w:val="007679B9"/>
    <w:rsid w:val="0077063A"/>
    <w:rsid w:val="007724A5"/>
    <w:rsid w:val="0077359F"/>
    <w:rsid w:val="0077456B"/>
    <w:rsid w:val="00776572"/>
    <w:rsid w:val="0077738D"/>
    <w:rsid w:val="007774C2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2707"/>
    <w:rsid w:val="007C759C"/>
    <w:rsid w:val="007C75F5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41E"/>
    <w:rsid w:val="008124A3"/>
    <w:rsid w:val="00813F7D"/>
    <w:rsid w:val="0081535E"/>
    <w:rsid w:val="00825313"/>
    <w:rsid w:val="00831204"/>
    <w:rsid w:val="00831208"/>
    <w:rsid w:val="00833C93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1FDF"/>
    <w:rsid w:val="00865B0D"/>
    <w:rsid w:val="008703A3"/>
    <w:rsid w:val="0087175A"/>
    <w:rsid w:val="00871845"/>
    <w:rsid w:val="00871B33"/>
    <w:rsid w:val="0087292E"/>
    <w:rsid w:val="00872949"/>
    <w:rsid w:val="00873859"/>
    <w:rsid w:val="0087773A"/>
    <w:rsid w:val="00883ECB"/>
    <w:rsid w:val="00884A2D"/>
    <w:rsid w:val="00887874"/>
    <w:rsid w:val="00890BFB"/>
    <w:rsid w:val="008941DB"/>
    <w:rsid w:val="00896AF8"/>
    <w:rsid w:val="00896FD2"/>
    <w:rsid w:val="008A055E"/>
    <w:rsid w:val="008A16EA"/>
    <w:rsid w:val="008B3969"/>
    <w:rsid w:val="008B6162"/>
    <w:rsid w:val="008C04DF"/>
    <w:rsid w:val="008C1636"/>
    <w:rsid w:val="008C1971"/>
    <w:rsid w:val="008C45C1"/>
    <w:rsid w:val="008C73F4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0E2E"/>
    <w:rsid w:val="00901D92"/>
    <w:rsid w:val="00901FC6"/>
    <w:rsid w:val="0090408D"/>
    <w:rsid w:val="00904E6B"/>
    <w:rsid w:val="00906EEC"/>
    <w:rsid w:val="0091169E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5F64"/>
    <w:rsid w:val="0093658C"/>
    <w:rsid w:val="00936A4E"/>
    <w:rsid w:val="00941061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443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21F0"/>
    <w:rsid w:val="009763C4"/>
    <w:rsid w:val="00980223"/>
    <w:rsid w:val="009803F1"/>
    <w:rsid w:val="009844F7"/>
    <w:rsid w:val="00987647"/>
    <w:rsid w:val="0099079E"/>
    <w:rsid w:val="00993D84"/>
    <w:rsid w:val="00995FFD"/>
    <w:rsid w:val="009A0DB7"/>
    <w:rsid w:val="009A45B0"/>
    <w:rsid w:val="009A6391"/>
    <w:rsid w:val="009A6A6F"/>
    <w:rsid w:val="009B0FA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638B"/>
    <w:rsid w:val="009D3626"/>
    <w:rsid w:val="009D50F9"/>
    <w:rsid w:val="009D65E4"/>
    <w:rsid w:val="009D68FB"/>
    <w:rsid w:val="009D6B20"/>
    <w:rsid w:val="009E04B3"/>
    <w:rsid w:val="009E0DFC"/>
    <w:rsid w:val="009E5B74"/>
    <w:rsid w:val="009E7C14"/>
    <w:rsid w:val="009F00F0"/>
    <w:rsid w:val="009F2509"/>
    <w:rsid w:val="009F419C"/>
    <w:rsid w:val="009F43E0"/>
    <w:rsid w:val="00A01631"/>
    <w:rsid w:val="00A01C06"/>
    <w:rsid w:val="00A03A16"/>
    <w:rsid w:val="00A055A5"/>
    <w:rsid w:val="00A055E2"/>
    <w:rsid w:val="00A12A7C"/>
    <w:rsid w:val="00A12AB0"/>
    <w:rsid w:val="00A1330E"/>
    <w:rsid w:val="00A1494A"/>
    <w:rsid w:val="00A176C1"/>
    <w:rsid w:val="00A236E1"/>
    <w:rsid w:val="00A257EE"/>
    <w:rsid w:val="00A26AE0"/>
    <w:rsid w:val="00A272B1"/>
    <w:rsid w:val="00A30845"/>
    <w:rsid w:val="00A313D7"/>
    <w:rsid w:val="00A36D71"/>
    <w:rsid w:val="00A402A1"/>
    <w:rsid w:val="00A41D56"/>
    <w:rsid w:val="00A43474"/>
    <w:rsid w:val="00A44175"/>
    <w:rsid w:val="00A442B8"/>
    <w:rsid w:val="00A4765D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44E0"/>
    <w:rsid w:val="00A77C2C"/>
    <w:rsid w:val="00A80062"/>
    <w:rsid w:val="00A856EB"/>
    <w:rsid w:val="00A9022E"/>
    <w:rsid w:val="00A90A37"/>
    <w:rsid w:val="00A915C7"/>
    <w:rsid w:val="00A9363E"/>
    <w:rsid w:val="00AA1165"/>
    <w:rsid w:val="00AA3F31"/>
    <w:rsid w:val="00AA4625"/>
    <w:rsid w:val="00AA6319"/>
    <w:rsid w:val="00AA705A"/>
    <w:rsid w:val="00AB1F1A"/>
    <w:rsid w:val="00AB4876"/>
    <w:rsid w:val="00AC4F34"/>
    <w:rsid w:val="00AC560E"/>
    <w:rsid w:val="00AC6116"/>
    <w:rsid w:val="00AC6EC2"/>
    <w:rsid w:val="00AD030A"/>
    <w:rsid w:val="00AD09C2"/>
    <w:rsid w:val="00AD0A49"/>
    <w:rsid w:val="00AD21FB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01E2"/>
    <w:rsid w:val="00B1218F"/>
    <w:rsid w:val="00B1326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39EC"/>
    <w:rsid w:val="00B44137"/>
    <w:rsid w:val="00B44234"/>
    <w:rsid w:val="00B4738B"/>
    <w:rsid w:val="00B47956"/>
    <w:rsid w:val="00B517F7"/>
    <w:rsid w:val="00B52AFC"/>
    <w:rsid w:val="00B52EFE"/>
    <w:rsid w:val="00B54FED"/>
    <w:rsid w:val="00B60DCA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8581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15FC"/>
    <w:rsid w:val="00BB4389"/>
    <w:rsid w:val="00BB61BE"/>
    <w:rsid w:val="00BB6D7D"/>
    <w:rsid w:val="00BC0D0A"/>
    <w:rsid w:val="00BC2797"/>
    <w:rsid w:val="00BC4227"/>
    <w:rsid w:val="00BC4745"/>
    <w:rsid w:val="00BC5F8A"/>
    <w:rsid w:val="00BD1366"/>
    <w:rsid w:val="00BD1703"/>
    <w:rsid w:val="00BD3419"/>
    <w:rsid w:val="00BD43E5"/>
    <w:rsid w:val="00BD59E3"/>
    <w:rsid w:val="00BD732A"/>
    <w:rsid w:val="00BD7FD7"/>
    <w:rsid w:val="00BE0315"/>
    <w:rsid w:val="00BE0427"/>
    <w:rsid w:val="00BE05F0"/>
    <w:rsid w:val="00BE1772"/>
    <w:rsid w:val="00BE1DEB"/>
    <w:rsid w:val="00BE3769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10CC7"/>
    <w:rsid w:val="00C1316F"/>
    <w:rsid w:val="00C13225"/>
    <w:rsid w:val="00C14C86"/>
    <w:rsid w:val="00C229F8"/>
    <w:rsid w:val="00C230CA"/>
    <w:rsid w:val="00C24E55"/>
    <w:rsid w:val="00C2750C"/>
    <w:rsid w:val="00C30C93"/>
    <w:rsid w:val="00C31172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6F61"/>
    <w:rsid w:val="00C4710B"/>
    <w:rsid w:val="00C47BB2"/>
    <w:rsid w:val="00C50E0F"/>
    <w:rsid w:val="00C51C28"/>
    <w:rsid w:val="00C53456"/>
    <w:rsid w:val="00C53DF0"/>
    <w:rsid w:val="00C56227"/>
    <w:rsid w:val="00C60C2D"/>
    <w:rsid w:val="00C62404"/>
    <w:rsid w:val="00C63CE4"/>
    <w:rsid w:val="00C64A3E"/>
    <w:rsid w:val="00C6535C"/>
    <w:rsid w:val="00C662F3"/>
    <w:rsid w:val="00C67EE0"/>
    <w:rsid w:val="00C70043"/>
    <w:rsid w:val="00C72818"/>
    <w:rsid w:val="00C73861"/>
    <w:rsid w:val="00C7432C"/>
    <w:rsid w:val="00C74F95"/>
    <w:rsid w:val="00C75235"/>
    <w:rsid w:val="00C75791"/>
    <w:rsid w:val="00C76304"/>
    <w:rsid w:val="00C77BE4"/>
    <w:rsid w:val="00C806B8"/>
    <w:rsid w:val="00C8190D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DF7"/>
    <w:rsid w:val="00CA152F"/>
    <w:rsid w:val="00CA1A6A"/>
    <w:rsid w:val="00CA24B4"/>
    <w:rsid w:val="00CA6108"/>
    <w:rsid w:val="00CB2691"/>
    <w:rsid w:val="00CB42A3"/>
    <w:rsid w:val="00CB4C42"/>
    <w:rsid w:val="00CB5572"/>
    <w:rsid w:val="00CB60D1"/>
    <w:rsid w:val="00CB766B"/>
    <w:rsid w:val="00CC2FA1"/>
    <w:rsid w:val="00CC356D"/>
    <w:rsid w:val="00CD109D"/>
    <w:rsid w:val="00CD1E9D"/>
    <w:rsid w:val="00CD33BA"/>
    <w:rsid w:val="00CD4AEE"/>
    <w:rsid w:val="00CD5C6B"/>
    <w:rsid w:val="00CD6ABB"/>
    <w:rsid w:val="00CD7C94"/>
    <w:rsid w:val="00CE148E"/>
    <w:rsid w:val="00CE1CC5"/>
    <w:rsid w:val="00CE5CF2"/>
    <w:rsid w:val="00CF0BE6"/>
    <w:rsid w:val="00CF3427"/>
    <w:rsid w:val="00CF537C"/>
    <w:rsid w:val="00CF5FEA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17A8B"/>
    <w:rsid w:val="00D203A0"/>
    <w:rsid w:val="00D214C6"/>
    <w:rsid w:val="00D25924"/>
    <w:rsid w:val="00D26DCE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4CA2"/>
    <w:rsid w:val="00D554E8"/>
    <w:rsid w:val="00D56C2D"/>
    <w:rsid w:val="00D5748E"/>
    <w:rsid w:val="00D57710"/>
    <w:rsid w:val="00D612A9"/>
    <w:rsid w:val="00D6347E"/>
    <w:rsid w:val="00D6623F"/>
    <w:rsid w:val="00D66322"/>
    <w:rsid w:val="00D66935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A085F"/>
    <w:rsid w:val="00DA18AB"/>
    <w:rsid w:val="00DA39A8"/>
    <w:rsid w:val="00DA47A8"/>
    <w:rsid w:val="00DA4A6B"/>
    <w:rsid w:val="00DA6F15"/>
    <w:rsid w:val="00DB10FF"/>
    <w:rsid w:val="00DB3592"/>
    <w:rsid w:val="00DB45CF"/>
    <w:rsid w:val="00DB4C93"/>
    <w:rsid w:val="00DB5DFD"/>
    <w:rsid w:val="00DB7EAF"/>
    <w:rsid w:val="00DC1C00"/>
    <w:rsid w:val="00DC1C92"/>
    <w:rsid w:val="00DC3F8A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4C02"/>
    <w:rsid w:val="00E053B2"/>
    <w:rsid w:val="00E0595C"/>
    <w:rsid w:val="00E111B6"/>
    <w:rsid w:val="00E134EC"/>
    <w:rsid w:val="00E139D5"/>
    <w:rsid w:val="00E14CA5"/>
    <w:rsid w:val="00E152DF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51B33"/>
    <w:rsid w:val="00E55854"/>
    <w:rsid w:val="00E628AD"/>
    <w:rsid w:val="00E64339"/>
    <w:rsid w:val="00E64AA9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3533"/>
    <w:rsid w:val="00E952AE"/>
    <w:rsid w:val="00EA19E9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5A80"/>
    <w:rsid w:val="00EB76CB"/>
    <w:rsid w:val="00EC0625"/>
    <w:rsid w:val="00EC07DD"/>
    <w:rsid w:val="00EC0D7C"/>
    <w:rsid w:val="00EC3652"/>
    <w:rsid w:val="00EC7F14"/>
    <w:rsid w:val="00ED196E"/>
    <w:rsid w:val="00ED4BE0"/>
    <w:rsid w:val="00ED4FA0"/>
    <w:rsid w:val="00EE220A"/>
    <w:rsid w:val="00EE2853"/>
    <w:rsid w:val="00EF409F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646F"/>
    <w:rsid w:val="00F27E65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D90"/>
    <w:rsid w:val="00FC3A0E"/>
    <w:rsid w:val="00FC5E86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3027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FE3"/>
    <w:rsid w:val="1D1D9B4D"/>
    <w:rsid w:val="21E09AE7"/>
    <w:rsid w:val="2B7EC659"/>
    <w:rsid w:val="2C2EC14D"/>
    <w:rsid w:val="42DEC63D"/>
    <w:rsid w:val="5FC2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786170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uiPriority w:val="20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qFormat/>
    <w:rsid w:val="00C35C31"/>
    <w:rPr>
      <w:rFonts w:ascii="Arial" w:hAnsi="Arial" w:cs="Tahoma"/>
      <w:szCs w:val="24"/>
    </w:rPr>
  </w:style>
  <w:style w:type="paragraph" w:customStyle="1" w:styleId="Default">
    <w:name w:val="Default"/>
    <w:rsid w:val="00911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720E28"/>
    <w:pPr>
      <w:suppressAutoHyphens/>
      <w:ind w:left="720"/>
      <w:contextualSpacing/>
      <w:jc w:val="both"/>
    </w:pPr>
    <w:rPr>
      <w:rFonts w:ascii="Times New Roman" w:eastAsia="Arial" w:hAnsi="Times New Roman" w:cs="Times New Roman"/>
      <w:color w:val="000000"/>
      <w:szCs w:val="20"/>
      <w:lang w:eastAsia="zh-CN"/>
    </w:rPr>
  </w:style>
  <w:style w:type="character" w:styleId="Forte">
    <w:name w:val="Strong"/>
    <w:basedOn w:val="Fontepargpadro"/>
    <w:uiPriority w:val="22"/>
    <w:qFormat/>
    <w:rsid w:val="00861F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787AB983B047009345C114DBBF40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DB03AF-898B-4804-9B42-81BC44E30D81}"/>
      </w:docPartPr>
      <w:docPartBody>
        <w:p w:rsidR="0068280D" w:rsidRDefault="000879D9" w:rsidP="000879D9">
          <w:pPr>
            <w:pStyle w:val="FA787AB983B047009345C114DBBF40F3"/>
          </w:pPr>
          <w:r>
            <w:rPr>
              <w:rStyle w:val="TextodoEspaoReservado"/>
            </w:rPr>
            <w:t>Clique aqui para digitar o nome da empresa</w:t>
          </w:r>
        </w:p>
      </w:docPartBody>
    </w:docPart>
    <w:docPart>
      <w:docPartPr>
        <w:name w:val="FB5F2056A0A24AA4A6E6E1C196E0E0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775C9D-8655-4C34-94CD-D8DC0704C7C7}"/>
      </w:docPartPr>
      <w:docPartBody>
        <w:p w:rsidR="0068280D" w:rsidRDefault="000879D9" w:rsidP="000879D9">
          <w:pPr>
            <w:pStyle w:val="FB5F2056A0A24AA4A6E6E1C196E0E009"/>
          </w:pPr>
          <w:r>
            <w:rPr>
              <w:rStyle w:val="TextodoEspaoReservado"/>
            </w:rPr>
            <w:t>Clique aqui para digitar o CNPJ</w:t>
          </w:r>
        </w:p>
      </w:docPartBody>
    </w:docPart>
    <w:docPart>
      <w:docPartPr>
        <w:name w:val="B120EA2152DD46C69090420294C065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69F33F-B433-42C9-AC56-D7AC765C9DF6}"/>
      </w:docPartPr>
      <w:docPartBody>
        <w:p w:rsidR="0068280D" w:rsidRDefault="000879D9" w:rsidP="000879D9">
          <w:pPr>
            <w:pStyle w:val="B120EA2152DD46C69090420294C065FA"/>
          </w:pPr>
          <w:r>
            <w:rPr>
              <w:rStyle w:val="TextodoEspaoReservado"/>
            </w:rPr>
            <w:t>Clique aqui para digitar o endereço</w:t>
          </w:r>
        </w:p>
      </w:docPartBody>
    </w:docPart>
    <w:docPart>
      <w:docPartPr>
        <w:name w:val="637B3B46F7724039B7A767A6CE3AF1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8CD022-4A9B-4E9D-BDFD-B7945E119C06}"/>
      </w:docPartPr>
      <w:docPartBody>
        <w:p w:rsidR="0068280D" w:rsidRDefault="000879D9" w:rsidP="000879D9">
          <w:pPr>
            <w:pStyle w:val="637B3B46F7724039B7A767A6CE3AF18E"/>
          </w:pPr>
          <w:r>
            <w:rPr>
              <w:rStyle w:val="TextodoEspaoReservado"/>
            </w:rPr>
            <w:t>Digite o CEP aqui</w:t>
          </w:r>
        </w:p>
      </w:docPartBody>
    </w:docPart>
    <w:docPart>
      <w:docPartPr>
        <w:name w:val="F76229E033C149B99E4358C7003FAB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082540-F118-4471-BB4A-CB3873070CA5}"/>
      </w:docPartPr>
      <w:docPartBody>
        <w:p w:rsidR="0068280D" w:rsidRDefault="000879D9" w:rsidP="000879D9">
          <w:pPr>
            <w:pStyle w:val="F76229E033C149B99E4358C7003FAB39"/>
          </w:pPr>
          <w:r>
            <w:rPr>
              <w:rStyle w:val="TextodoEspaoReservado"/>
            </w:rPr>
            <w:t>Clique aqui para digitar a cidade</w:t>
          </w:r>
        </w:p>
      </w:docPartBody>
    </w:docPart>
    <w:docPart>
      <w:docPartPr>
        <w:name w:val="88CE3C11623545FAA87D2A8094F203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D7F451-721F-42BD-95BC-A849CC4C7CB5}"/>
      </w:docPartPr>
      <w:docPartBody>
        <w:p w:rsidR="0068280D" w:rsidRDefault="000879D9" w:rsidP="000879D9">
          <w:pPr>
            <w:pStyle w:val="88CE3C11623545FAA87D2A8094F203F7"/>
          </w:pPr>
          <w:r>
            <w:rPr>
              <w:rStyle w:val="TextodoEspaoReservado"/>
            </w:rPr>
            <w:t>XX</w:t>
          </w:r>
        </w:p>
      </w:docPartBody>
    </w:docPart>
    <w:docPart>
      <w:docPartPr>
        <w:name w:val="E36C7AEF47224C38A7BADC214E93E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98A61B-7E7E-4A18-8BAB-9541A0C6FF06}"/>
      </w:docPartPr>
      <w:docPartBody>
        <w:p w:rsidR="0068280D" w:rsidRDefault="000879D9" w:rsidP="000879D9">
          <w:pPr>
            <w:pStyle w:val="E36C7AEF47224C38A7BADC214E93E2E4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6DBB6867A38F4D1D9EB58E66FBF15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3166AF-6933-437C-91AF-AC1319F5D77A}"/>
      </w:docPartPr>
      <w:docPartBody>
        <w:p w:rsidR="0068280D" w:rsidRDefault="000879D9" w:rsidP="000879D9">
          <w:pPr>
            <w:pStyle w:val="6DBB6867A38F4D1D9EB58E66FBF15CEB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A7C9DE5EA12A4EE192A11889C9302F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80DC86-D333-421B-9647-B789495F1207}"/>
      </w:docPartPr>
      <w:docPartBody>
        <w:p w:rsidR="0068280D" w:rsidRDefault="000879D9" w:rsidP="000879D9">
          <w:pPr>
            <w:pStyle w:val="A7C9DE5EA12A4EE192A11889C9302FEB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D7981E344B084C29BFFAAD17828986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E4A39-E05F-49C7-AE3D-6D4AECA6EEBC}"/>
      </w:docPartPr>
      <w:docPartBody>
        <w:p w:rsidR="0068280D" w:rsidRDefault="000879D9" w:rsidP="000879D9">
          <w:pPr>
            <w:pStyle w:val="D7981E344B084C29BFFAAD1782898651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C61FA8A912B74ACA854BB0DADC9959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854F9F-8FA4-4E57-B7CC-D918FAF1C888}"/>
      </w:docPartPr>
      <w:docPartBody>
        <w:p w:rsidR="0068280D" w:rsidRDefault="000879D9" w:rsidP="000879D9">
          <w:pPr>
            <w:pStyle w:val="C61FA8A912B74ACA854BB0DADC99594F"/>
          </w:pPr>
          <w:r>
            <w:rPr>
              <w:rStyle w:val="TextodoEspaoReservado"/>
            </w:rPr>
            <w:t>Clique aqui para digitar o nome do representante legal</w:t>
          </w:r>
        </w:p>
      </w:docPartBody>
    </w:docPart>
    <w:docPart>
      <w:docPartPr>
        <w:name w:val="FDE036F5954D4673AA0E3BFF7BC650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23AF9F-FF70-4270-8E74-CE724C71B5A2}"/>
      </w:docPartPr>
      <w:docPartBody>
        <w:p w:rsidR="0068280D" w:rsidRDefault="000879D9" w:rsidP="000879D9">
          <w:pPr>
            <w:pStyle w:val="FDE036F5954D4673AA0E3BFF7BC650D6"/>
          </w:pPr>
          <w:r>
            <w:rPr>
              <w:rStyle w:val="TextodoEspaoReservado"/>
            </w:rPr>
            <w:t>Digite o CPF aqui</w:t>
          </w:r>
        </w:p>
      </w:docPartBody>
    </w:docPart>
    <w:docPart>
      <w:docPartPr>
        <w:name w:val="8AF65987C7CE4B98A12E293D21CF1B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CD72C6-A2D5-4D6F-BF63-9D11D33CA409}"/>
      </w:docPartPr>
      <w:docPartBody>
        <w:p w:rsidR="0068280D" w:rsidRDefault="000879D9" w:rsidP="000879D9">
          <w:pPr>
            <w:pStyle w:val="8AF65987C7CE4B98A12E293D21CF1BCE"/>
          </w:pPr>
          <w:r>
            <w:rPr>
              <w:rStyle w:val="TextodoEspaoReservado"/>
            </w:rPr>
            <w:t>Digite o RG aqui</w:t>
          </w:r>
        </w:p>
      </w:docPartBody>
    </w:docPart>
    <w:docPart>
      <w:docPartPr>
        <w:name w:val="3332E2CA37F848AFB9A85761A728BF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6372D5-D4FE-4E4E-BF3E-6A0C6BC135B5}"/>
      </w:docPartPr>
      <w:docPartBody>
        <w:p w:rsidR="0068280D" w:rsidRDefault="000879D9" w:rsidP="000879D9">
          <w:pPr>
            <w:pStyle w:val="3332E2CA37F848AFB9A85761A728BF88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7052D6087AD248B5963FD6AD37329B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48F2B1-4434-4FA8-9F91-64BEE28646A1}"/>
      </w:docPartPr>
      <w:docPartBody>
        <w:p w:rsidR="0068280D" w:rsidRDefault="000879D9" w:rsidP="000879D9">
          <w:pPr>
            <w:pStyle w:val="7052D6087AD248B5963FD6AD37329BA9"/>
          </w:pPr>
          <w:r>
            <w:rPr>
              <w:rStyle w:val="TextodoEspaoReservado"/>
            </w:rPr>
            <w:t>Clique aqui para digitar o nome do banco</w:t>
          </w:r>
        </w:p>
      </w:docPartBody>
    </w:docPart>
    <w:docPart>
      <w:docPartPr>
        <w:name w:val="78A7B488E30B4FB09396C3A5F35B58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5E7E9A-E70A-42E8-9C27-8A1B56059D00}"/>
      </w:docPartPr>
      <w:docPartBody>
        <w:p w:rsidR="0068280D" w:rsidRDefault="000879D9" w:rsidP="000879D9">
          <w:pPr>
            <w:pStyle w:val="78A7B488E30B4FB09396C3A5F35B5810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A11DADC620C349B9B68CA305155BC8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F3786A-5B73-4D6B-AD25-15C50282D8AC}"/>
      </w:docPartPr>
      <w:docPartBody>
        <w:p w:rsidR="0068280D" w:rsidRDefault="000879D9" w:rsidP="000879D9">
          <w:pPr>
            <w:pStyle w:val="A11DADC620C349B9B68CA305155BC833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B2CA4D04753142698595CE250B7C37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C4F220-E6CB-47E2-84E1-B71A72CCE14F}"/>
      </w:docPartPr>
      <w:docPartBody>
        <w:p w:rsidR="0068280D" w:rsidRDefault="000879D9" w:rsidP="000879D9">
          <w:pPr>
            <w:pStyle w:val="B2CA4D04753142698595CE250B7C377A"/>
          </w:pPr>
          <w:r>
            <w:rPr>
              <w:rStyle w:val="TextodoEspaoReservado"/>
            </w:rPr>
            <w:t>Digite aqui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4C90"/>
    <w:multiLevelType w:val="multilevel"/>
    <w:tmpl w:val="DF22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245616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874"/>
    <w:rsid w:val="0000665D"/>
    <w:rsid w:val="00030A7F"/>
    <w:rsid w:val="00036B6B"/>
    <w:rsid w:val="0004496A"/>
    <w:rsid w:val="000544DD"/>
    <w:rsid w:val="00057225"/>
    <w:rsid w:val="000879D9"/>
    <w:rsid w:val="00124F85"/>
    <w:rsid w:val="0017487B"/>
    <w:rsid w:val="0018360C"/>
    <w:rsid w:val="0019003D"/>
    <w:rsid w:val="002004AE"/>
    <w:rsid w:val="00232ADD"/>
    <w:rsid w:val="00283B3B"/>
    <w:rsid w:val="0029145E"/>
    <w:rsid w:val="002A318C"/>
    <w:rsid w:val="002A38F0"/>
    <w:rsid w:val="00306341"/>
    <w:rsid w:val="00326330"/>
    <w:rsid w:val="00327F81"/>
    <w:rsid w:val="003B087B"/>
    <w:rsid w:val="003B794A"/>
    <w:rsid w:val="003C7E3F"/>
    <w:rsid w:val="003F42BB"/>
    <w:rsid w:val="00401AD9"/>
    <w:rsid w:val="004362CD"/>
    <w:rsid w:val="00447258"/>
    <w:rsid w:val="004B42B6"/>
    <w:rsid w:val="004E69EB"/>
    <w:rsid w:val="005608D2"/>
    <w:rsid w:val="005A6AE0"/>
    <w:rsid w:val="005B6760"/>
    <w:rsid w:val="0068280D"/>
    <w:rsid w:val="006932A9"/>
    <w:rsid w:val="00695CF2"/>
    <w:rsid w:val="00720142"/>
    <w:rsid w:val="00732874"/>
    <w:rsid w:val="00745672"/>
    <w:rsid w:val="00745C85"/>
    <w:rsid w:val="0077153F"/>
    <w:rsid w:val="007F71BE"/>
    <w:rsid w:val="0088782F"/>
    <w:rsid w:val="008B4221"/>
    <w:rsid w:val="00912230"/>
    <w:rsid w:val="00926EAE"/>
    <w:rsid w:val="00942171"/>
    <w:rsid w:val="00944700"/>
    <w:rsid w:val="009526F1"/>
    <w:rsid w:val="009A2FDA"/>
    <w:rsid w:val="009B4048"/>
    <w:rsid w:val="009C61E8"/>
    <w:rsid w:val="009C6979"/>
    <w:rsid w:val="009D38D6"/>
    <w:rsid w:val="009D7684"/>
    <w:rsid w:val="009E070C"/>
    <w:rsid w:val="00A86B30"/>
    <w:rsid w:val="00AD3F03"/>
    <w:rsid w:val="00B058CB"/>
    <w:rsid w:val="00B84E4F"/>
    <w:rsid w:val="00B9086E"/>
    <w:rsid w:val="00BC1BD7"/>
    <w:rsid w:val="00BC531F"/>
    <w:rsid w:val="00BD572E"/>
    <w:rsid w:val="00C10D03"/>
    <w:rsid w:val="00C23453"/>
    <w:rsid w:val="00C27825"/>
    <w:rsid w:val="00C40827"/>
    <w:rsid w:val="00C96BC6"/>
    <w:rsid w:val="00CA339B"/>
    <w:rsid w:val="00CA4837"/>
    <w:rsid w:val="00CA7DF7"/>
    <w:rsid w:val="00CB5EC0"/>
    <w:rsid w:val="00CD63E0"/>
    <w:rsid w:val="00D04D7B"/>
    <w:rsid w:val="00D25CED"/>
    <w:rsid w:val="00D33364"/>
    <w:rsid w:val="00D7096F"/>
    <w:rsid w:val="00DA7E30"/>
    <w:rsid w:val="00DC06FD"/>
    <w:rsid w:val="00DD6CD0"/>
    <w:rsid w:val="00DE17AA"/>
    <w:rsid w:val="00E077DE"/>
    <w:rsid w:val="00E45B3C"/>
    <w:rsid w:val="00E82E8B"/>
    <w:rsid w:val="00E93EF0"/>
    <w:rsid w:val="00EC1002"/>
    <w:rsid w:val="00EF3CF0"/>
    <w:rsid w:val="00F166AF"/>
    <w:rsid w:val="00F76130"/>
    <w:rsid w:val="00FA49F0"/>
    <w:rsid w:val="00FB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4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326330"/>
    <w:rPr>
      <w:color w:val="808080"/>
    </w:rPr>
  </w:style>
  <w:style w:type="paragraph" w:customStyle="1" w:styleId="FA787AB983B047009345C114DBBF40F3">
    <w:name w:val="FA787AB983B047009345C114DBBF40F3"/>
    <w:rsid w:val="000879D9"/>
  </w:style>
  <w:style w:type="paragraph" w:customStyle="1" w:styleId="FB5F2056A0A24AA4A6E6E1C196E0E009">
    <w:name w:val="FB5F2056A0A24AA4A6E6E1C196E0E009"/>
    <w:rsid w:val="000879D9"/>
  </w:style>
  <w:style w:type="paragraph" w:customStyle="1" w:styleId="B120EA2152DD46C69090420294C065FA">
    <w:name w:val="B120EA2152DD46C69090420294C065FA"/>
    <w:rsid w:val="000879D9"/>
  </w:style>
  <w:style w:type="paragraph" w:customStyle="1" w:styleId="637B3B46F7724039B7A767A6CE3AF18E">
    <w:name w:val="637B3B46F7724039B7A767A6CE3AF18E"/>
    <w:rsid w:val="000879D9"/>
  </w:style>
  <w:style w:type="paragraph" w:customStyle="1" w:styleId="F76229E033C149B99E4358C7003FAB39">
    <w:name w:val="F76229E033C149B99E4358C7003FAB39"/>
    <w:rsid w:val="000879D9"/>
  </w:style>
  <w:style w:type="paragraph" w:customStyle="1" w:styleId="88CE3C11623545FAA87D2A8094F203F7">
    <w:name w:val="88CE3C11623545FAA87D2A8094F203F7"/>
    <w:rsid w:val="000879D9"/>
  </w:style>
  <w:style w:type="paragraph" w:customStyle="1" w:styleId="E36C7AEF47224C38A7BADC214E93E2E4">
    <w:name w:val="E36C7AEF47224C38A7BADC214E93E2E4"/>
    <w:rsid w:val="000879D9"/>
  </w:style>
  <w:style w:type="paragraph" w:customStyle="1" w:styleId="6DBB6867A38F4D1D9EB58E66FBF15CEB">
    <w:name w:val="6DBB6867A38F4D1D9EB58E66FBF15CEB"/>
    <w:rsid w:val="000879D9"/>
  </w:style>
  <w:style w:type="paragraph" w:customStyle="1" w:styleId="A7C9DE5EA12A4EE192A11889C9302FEB">
    <w:name w:val="A7C9DE5EA12A4EE192A11889C9302FEB"/>
    <w:rsid w:val="000879D9"/>
  </w:style>
  <w:style w:type="paragraph" w:customStyle="1" w:styleId="D7981E344B084C29BFFAAD1782898651">
    <w:name w:val="D7981E344B084C29BFFAAD1782898651"/>
    <w:rsid w:val="000879D9"/>
  </w:style>
  <w:style w:type="paragraph" w:customStyle="1" w:styleId="C61FA8A912B74ACA854BB0DADC99594F">
    <w:name w:val="C61FA8A912B74ACA854BB0DADC99594F"/>
    <w:rsid w:val="000879D9"/>
  </w:style>
  <w:style w:type="paragraph" w:customStyle="1" w:styleId="FDE036F5954D4673AA0E3BFF7BC650D6">
    <w:name w:val="FDE036F5954D4673AA0E3BFF7BC650D6"/>
    <w:rsid w:val="000879D9"/>
  </w:style>
  <w:style w:type="paragraph" w:customStyle="1" w:styleId="8AF65987C7CE4B98A12E293D21CF1BCE">
    <w:name w:val="8AF65987C7CE4B98A12E293D21CF1BCE"/>
    <w:rsid w:val="000879D9"/>
  </w:style>
  <w:style w:type="paragraph" w:customStyle="1" w:styleId="3332E2CA37F848AFB9A85761A728BF88">
    <w:name w:val="3332E2CA37F848AFB9A85761A728BF88"/>
    <w:rsid w:val="000879D9"/>
  </w:style>
  <w:style w:type="paragraph" w:customStyle="1" w:styleId="7052D6087AD248B5963FD6AD37329BA9">
    <w:name w:val="7052D6087AD248B5963FD6AD37329BA9"/>
    <w:rsid w:val="000879D9"/>
  </w:style>
  <w:style w:type="paragraph" w:customStyle="1" w:styleId="78A7B488E30B4FB09396C3A5F35B5810">
    <w:name w:val="78A7B488E30B4FB09396C3A5F35B5810"/>
    <w:rsid w:val="000879D9"/>
  </w:style>
  <w:style w:type="paragraph" w:customStyle="1" w:styleId="A11DADC620C349B9B68CA305155BC833">
    <w:name w:val="A11DADC620C349B9B68CA305155BC833"/>
    <w:rsid w:val="000879D9"/>
  </w:style>
  <w:style w:type="paragraph" w:customStyle="1" w:styleId="B2CA4D04753142698595CE250B7C377A">
    <w:name w:val="B2CA4D04753142698595CE250B7C377A"/>
    <w:rsid w:val="000879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2018-12-18T00:00:00</PublishDate>
  <Abstract>23110.050262/2018-19</Abstract>
  <CompanyAddress/>
  <CompanyPhone>09h00min</CompanyPhone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73b2ae-0ffb-46d7-a565-4a8b02f31f03" xsi:nil="true"/>
    <lcf76f155ced4ddcb4097134ff3c332f xmlns="c3a55f41-1956-4496-8afb-06fab8a0c6d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13" ma:contentTypeDescription="Criar um novo documento." ma:contentTypeScope="" ma:versionID="2634b6892053e066f6bc211630269e5b">
  <xsd:schema xmlns:xsd="http://www.w3.org/2001/XMLSchema" xmlns:xs="http://www.w3.org/2001/XMLSchema" xmlns:p="http://schemas.microsoft.com/office/2006/metadata/properties" xmlns:ns2="c3a55f41-1956-4496-8afb-06fab8a0c6dd" xmlns:ns3="5c73b2ae-0ffb-46d7-a565-4a8b02f31f03" targetNamespace="http://schemas.microsoft.com/office/2006/metadata/properties" ma:root="true" ma:fieldsID="7b21c343b396e9b55cf887bfdefdb3aa" ns2:_="" ns3:_=""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DCFF13-B999-4EF8-AE36-D0AF741C984B}">
  <ds:schemaRefs>
    <ds:schemaRef ds:uri="http://schemas.microsoft.com/office/2006/metadata/properties"/>
    <ds:schemaRef ds:uri="http://schemas.microsoft.com/office/infopath/2007/PartnerControls"/>
    <ds:schemaRef ds:uri="5c73b2ae-0ffb-46d7-a565-4a8b02f31f03"/>
    <ds:schemaRef ds:uri="c3a55f41-1956-4496-8afb-06fab8a0c6dd"/>
  </ds:schemaRefs>
</ds:datastoreItem>
</file>

<file path=customXml/itemProps3.xml><?xml version="1.0" encoding="utf-8"?>
<ds:datastoreItem xmlns:ds="http://schemas.openxmlformats.org/officeDocument/2006/customXml" ds:itemID="{AD369CA8-B18E-4593-AFD8-F760668DAC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0EDAFB-5F20-4905-A219-FFAAB49C0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a55f41-1956-4496-8afb-06fab8a0c6dd"/>
    <ds:schemaRef ds:uri="5c73b2ae-0ffb-46d7-a565-4a8b02f31f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A2A216-4F1E-489E-8AC3-A5FBE3F48D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2</Pages>
  <Words>350</Words>
  <Characters>1893</Characters>
  <Application>Microsoft Office Word</Application>
  <DocSecurity>0</DocSecurity>
  <Lines>15</Lines>
  <Paragraphs>4</Paragraphs>
  <ScaleCrop>false</ScaleCrop>
  <Company>EDUARDO DOTTI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131/2018</dc:title>
  <dc:subject>Contratação de empresa especializada para prestação de Serviço de Controle Externo da Qualidade para Laboratórios Clínicos</dc:subject>
  <dc:creator>Adriano</dc:creator>
  <cp:keywords>Pedido 522/2018</cp:keywords>
  <cp:lastModifiedBy>Elieser Pereira Szczepaniak</cp:lastModifiedBy>
  <cp:revision>14</cp:revision>
  <cp:lastPrinted>2018-12-04T13:44:00Z</cp:lastPrinted>
  <dcterms:created xsi:type="dcterms:W3CDTF">2020-07-08T20:28:00Z</dcterms:created>
  <dcterms:modified xsi:type="dcterms:W3CDTF">2023-04-05T18:13:00Z</dcterms:modified>
  <cp:category>Menor Preço por Item</cp:category>
  <cp:contentStatus>Unidade de Laboratório de Análises Clínicas e Anatomia Patológica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0x010100D6E06C8697F713498C3E6AAEE1D81BC5</vt:lpwstr>
  </property>
  <property fmtid="{D5CDD505-2E9C-101B-9397-08002B2CF9AE}" pid="3" name="MediaServiceImageTags">
    <vt:lpwstr/>
  </property>
</Properties>
</file>